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E058" w14:textId="77777777" w:rsidR="00703FC9" w:rsidRPr="008642EC" w:rsidRDefault="00703FC9" w:rsidP="00703FC9">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8D662D6" w14:textId="77777777" w:rsidR="00703FC9" w:rsidRDefault="00703FC9" w:rsidP="00703FC9">
      <w:pPr>
        <w:pStyle w:val="BasicParagraph"/>
        <w:suppressAutoHyphens/>
        <w:spacing w:line="240" w:lineRule="auto"/>
        <w:rPr>
          <w:rFonts w:ascii="Times New Roman" w:hAnsi="Times New Roman" w:cs="Times New Roman"/>
          <w:b/>
          <w:bCs/>
          <w:color w:val="000000" w:themeColor="text1"/>
          <w:sz w:val="21"/>
          <w:szCs w:val="21"/>
        </w:rPr>
      </w:pPr>
    </w:p>
    <w:p w14:paraId="539AA7E6" w14:textId="77777777" w:rsidR="00703FC9" w:rsidRPr="00582653" w:rsidRDefault="00703FC9" w:rsidP="00703FC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F27FBA4" w14:textId="77777777" w:rsidR="00703FC9" w:rsidRDefault="00703FC9" w:rsidP="00703F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BEDC1A7" w14:textId="77777777" w:rsidR="00703FC9" w:rsidRDefault="00703FC9" w:rsidP="00703FC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B2B2645" w14:textId="77777777" w:rsidR="00703FC9" w:rsidRPr="00582653" w:rsidRDefault="00703FC9" w:rsidP="00703FC9">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723D519" wp14:editId="34B31B31">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6167EF9E" w14:textId="56EE2FE4" w:rsidR="00703FC9" w:rsidRDefault="00703FC9" w:rsidP="00703F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Feedback survey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B607655" w14:textId="77777777" w:rsidR="00703FC9" w:rsidRDefault="00703FC9" w:rsidP="00703FC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EA89755" w14:textId="77777777" w:rsidR="00703FC9" w:rsidRPr="00582653" w:rsidRDefault="00703FC9" w:rsidP="00703F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4C28CD7" w14:textId="77777777" w:rsidR="00703FC9" w:rsidRPr="00582653" w:rsidRDefault="00703FC9" w:rsidP="00703F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6A202C6" w14:textId="77777777" w:rsidR="00703FC9" w:rsidRPr="008642EC" w:rsidRDefault="00703FC9" w:rsidP="00703FC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0514AA2" w14:textId="77777777" w:rsidR="00703FC9" w:rsidRPr="008642EC" w:rsidRDefault="00703FC9" w:rsidP="00703FC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9A9077C" w14:textId="77777777" w:rsidR="00703FC9" w:rsidRPr="00582653" w:rsidRDefault="00703FC9" w:rsidP="00703F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49109B2" w14:textId="77777777" w:rsidR="00703FC9" w:rsidRPr="008642EC" w:rsidRDefault="00703FC9" w:rsidP="00703FC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B2DCFDA" w14:textId="77777777" w:rsidR="00703FC9" w:rsidRPr="008642EC" w:rsidRDefault="00703FC9" w:rsidP="00703FC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78B9E08" w14:textId="77777777" w:rsidR="00703FC9" w:rsidRPr="00582653" w:rsidRDefault="00703FC9" w:rsidP="00703FC9">
      <w:pPr>
        <w:pStyle w:val="BasicParagraph"/>
        <w:suppressAutoHyphens/>
        <w:spacing w:line="240" w:lineRule="auto"/>
        <w:rPr>
          <w:rFonts w:ascii="Times New Roman" w:hAnsi="Times New Roman" w:cs="Times New Roman"/>
          <w:color w:val="000000" w:themeColor="text1"/>
          <w:sz w:val="21"/>
          <w:szCs w:val="21"/>
        </w:rPr>
      </w:pPr>
    </w:p>
    <w:p w14:paraId="423A8FD1" w14:textId="77777777" w:rsidR="00703FC9" w:rsidRPr="00582653" w:rsidRDefault="00703FC9" w:rsidP="00703FC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BAC28F4" w14:textId="77777777" w:rsidR="00703FC9" w:rsidRDefault="00703FC9" w:rsidP="00703F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6AC0549" w14:textId="77777777" w:rsidR="00703FC9" w:rsidRDefault="00703FC9" w:rsidP="00703FC9">
      <w:pPr>
        <w:pStyle w:val="BasicParagraph"/>
        <w:suppressAutoHyphens/>
        <w:spacing w:line="240" w:lineRule="auto"/>
        <w:ind w:left="720"/>
        <w:rPr>
          <w:rFonts w:ascii="Times New Roman" w:hAnsi="Times New Roman" w:cs="Times New Roman"/>
          <w:color w:val="000000" w:themeColor="text1"/>
          <w:sz w:val="21"/>
          <w:szCs w:val="21"/>
        </w:rPr>
      </w:pPr>
    </w:p>
    <w:p w14:paraId="4053A9E5" w14:textId="77777777" w:rsidR="00703FC9" w:rsidRDefault="00703FC9" w:rsidP="00703F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A99114" w14:textId="77777777" w:rsidR="00703FC9" w:rsidRDefault="00703FC9" w:rsidP="00703FC9">
      <w:pPr>
        <w:pStyle w:val="BasicParagraph"/>
        <w:suppressAutoHyphens/>
        <w:spacing w:line="240" w:lineRule="auto"/>
        <w:ind w:left="1440"/>
        <w:rPr>
          <w:rFonts w:ascii="Times New Roman" w:hAnsi="Times New Roman" w:cs="Times New Roman"/>
          <w:color w:val="000000" w:themeColor="text1"/>
          <w:sz w:val="21"/>
          <w:szCs w:val="21"/>
        </w:rPr>
      </w:pPr>
    </w:p>
    <w:p w14:paraId="582F92C4" w14:textId="77777777" w:rsidR="00703FC9" w:rsidRDefault="00703FC9" w:rsidP="00703F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41E55A0" w14:textId="77777777" w:rsidR="00703FC9" w:rsidRDefault="00703FC9" w:rsidP="00703FC9">
      <w:pPr>
        <w:pStyle w:val="BasicParagraph"/>
        <w:suppressAutoHyphens/>
        <w:spacing w:line="240" w:lineRule="auto"/>
        <w:ind w:left="1440"/>
        <w:rPr>
          <w:rFonts w:ascii="Times New Roman" w:hAnsi="Times New Roman" w:cs="Times New Roman"/>
          <w:color w:val="000000" w:themeColor="text1"/>
          <w:sz w:val="21"/>
          <w:szCs w:val="21"/>
        </w:rPr>
      </w:pPr>
    </w:p>
    <w:p w14:paraId="0AC7AE99" w14:textId="77777777" w:rsidR="00703FC9" w:rsidRDefault="00703FC9" w:rsidP="00703FC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571A6703" w14:textId="77777777" w:rsidR="00703FC9" w:rsidRDefault="00703FC9">
      <w:pPr>
        <w:spacing w:before="0" w:after="160" w:line="259" w:lineRule="auto"/>
        <w:rPr>
          <w:rFonts w:ascii="Calibri" w:eastAsiaTheme="majorEastAsia" w:hAnsi="Calibri" w:cstheme="majorBidi"/>
          <w:b/>
          <w:color w:val="0031A7" w:themeColor="text2"/>
          <w:sz w:val="32"/>
          <w:szCs w:val="32"/>
        </w:rPr>
      </w:pPr>
      <w:r>
        <w:br w:type="page"/>
      </w:r>
    </w:p>
    <w:p w14:paraId="48E32474" w14:textId="2666F6E5" w:rsidR="001D2B0B" w:rsidRDefault="00D4539A" w:rsidP="00D4539A">
      <w:pPr>
        <w:pStyle w:val="Heading1"/>
      </w:pPr>
      <w:r>
        <w:lastRenderedPageBreak/>
        <w:t>MPower108 Feedback survey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50"/>
        <w:gridCol w:w="1034"/>
        <w:gridCol w:w="1094"/>
        <w:gridCol w:w="1437"/>
        <w:gridCol w:w="901"/>
        <w:gridCol w:w="1374"/>
        <w:gridCol w:w="1309"/>
        <w:gridCol w:w="917"/>
      </w:tblGrid>
      <w:tr w:rsidR="001D2B0B" w:rsidRPr="00987FD7" w14:paraId="2B8002FC" w14:textId="77777777" w:rsidTr="00F25C61">
        <w:trPr>
          <w:tblHeader/>
        </w:trPr>
        <w:tc>
          <w:tcPr>
            <w:tcW w:w="9016" w:type="dxa"/>
            <w:gridSpan w:val="8"/>
            <w:shd w:val="clear" w:color="auto" w:fill="E6EAF6" w:themeFill="background1"/>
          </w:tcPr>
          <w:p w14:paraId="202AF830" w14:textId="669FF01A" w:rsidR="001D2B0B" w:rsidRPr="00991E12" w:rsidRDefault="001D2B0B" w:rsidP="00640EE4">
            <w:pPr>
              <w:pStyle w:val="TableHeading"/>
            </w:pPr>
            <w:r w:rsidRPr="00991E12">
              <w:t>Action or process</w:t>
            </w:r>
          </w:p>
        </w:tc>
      </w:tr>
      <w:tr w:rsidR="001D2B0B" w:rsidRPr="00703577" w14:paraId="7EF7E9FD" w14:textId="77777777" w:rsidTr="00F25C61">
        <w:tc>
          <w:tcPr>
            <w:tcW w:w="9016" w:type="dxa"/>
            <w:gridSpan w:val="8"/>
            <w:shd w:val="clear" w:color="auto" w:fill="E6EAF6" w:themeFill="background1"/>
          </w:tcPr>
          <w:p w14:paraId="6F7BE472" w14:textId="77777777" w:rsidR="001D2B0B" w:rsidRPr="00D4539A" w:rsidRDefault="001D2B0B" w:rsidP="00640EE4">
            <w:pPr>
              <w:pStyle w:val="Tabletext0"/>
              <w:rPr>
                <w:sz w:val="20"/>
                <w:szCs w:val="20"/>
              </w:rPr>
            </w:pPr>
            <w:r w:rsidRPr="00D4539A">
              <w:rPr>
                <w:sz w:val="20"/>
                <w:szCs w:val="20"/>
              </w:rPr>
              <w:t>Grade all that apply 1 = poor, 3 = average, 5 = very good</w:t>
            </w:r>
          </w:p>
        </w:tc>
      </w:tr>
      <w:tr w:rsidR="001D2B0B" w:rsidRPr="00987FD7" w14:paraId="1836B176" w14:textId="77777777" w:rsidTr="00F25C61">
        <w:tc>
          <w:tcPr>
            <w:tcW w:w="9016" w:type="dxa"/>
            <w:gridSpan w:val="8"/>
          </w:tcPr>
          <w:p w14:paraId="07D8836D" w14:textId="77777777" w:rsidR="001D2B0B" w:rsidRPr="00D4539A" w:rsidRDefault="001D2B0B" w:rsidP="00F25C61">
            <w:pPr>
              <w:rPr>
                <w:sz w:val="20"/>
                <w:szCs w:val="20"/>
              </w:rPr>
            </w:pPr>
            <w:r w:rsidRPr="00D4539A">
              <w:rPr>
                <w:sz w:val="20"/>
                <w:szCs w:val="20"/>
              </w:rPr>
              <w:t>Rate each task regarding the implementation of the new customer service software, in your day-to-day tasks?</w:t>
            </w:r>
          </w:p>
        </w:tc>
      </w:tr>
      <w:tr w:rsidR="001D2B0B" w:rsidRPr="00987FD7" w14:paraId="19181440" w14:textId="77777777" w:rsidTr="00F25C61">
        <w:tc>
          <w:tcPr>
            <w:tcW w:w="939" w:type="dxa"/>
          </w:tcPr>
          <w:p w14:paraId="1C9FBADB" w14:textId="77777777" w:rsidR="001D2B0B" w:rsidRDefault="001D2B0B" w:rsidP="00640EE4">
            <w:pPr>
              <w:pStyle w:val="Tabletext0"/>
              <w:rPr>
                <w:sz w:val="20"/>
                <w:szCs w:val="20"/>
              </w:rPr>
            </w:pPr>
          </w:p>
          <w:p w14:paraId="0542AC93" w14:textId="5222D059" w:rsidR="00D4539A" w:rsidRPr="00D4539A" w:rsidRDefault="00D4539A" w:rsidP="00640EE4">
            <w:pPr>
              <w:pStyle w:val="Tabletext0"/>
              <w:rPr>
                <w:sz w:val="20"/>
                <w:szCs w:val="20"/>
              </w:rPr>
            </w:pPr>
          </w:p>
        </w:tc>
        <w:tc>
          <w:tcPr>
            <w:tcW w:w="1036" w:type="dxa"/>
          </w:tcPr>
          <w:p w14:paraId="69E3396C" w14:textId="327CD686" w:rsidR="001D2B0B" w:rsidRPr="00D4539A" w:rsidRDefault="001D2B0B" w:rsidP="00640EE4">
            <w:pPr>
              <w:pStyle w:val="Tabletext0"/>
              <w:rPr>
                <w:sz w:val="20"/>
                <w:szCs w:val="20"/>
              </w:rPr>
            </w:pPr>
          </w:p>
        </w:tc>
        <w:tc>
          <w:tcPr>
            <w:tcW w:w="1095" w:type="dxa"/>
          </w:tcPr>
          <w:p w14:paraId="4D1EE303" w14:textId="7A97F41C" w:rsidR="001D2B0B" w:rsidRPr="00640EE4" w:rsidRDefault="001D2B0B" w:rsidP="00640EE4">
            <w:pPr>
              <w:pStyle w:val="Tabletext0"/>
            </w:pPr>
          </w:p>
        </w:tc>
        <w:tc>
          <w:tcPr>
            <w:tcW w:w="1439" w:type="dxa"/>
          </w:tcPr>
          <w:p w14:paraId="34F7D0D1" w14:textId="0E840A9D" w:rsidR="001D2B0B" w:rsidRPr="00640EE4" w:rsidRDefault="001D2B0B" w:rsidP="00640EE4">
            <w:pPr>
              <w:pStyle w:val="Tabletext0"/>
            </w:pPr>
          </w:p>
        </w:tc>
        <w:tc>
          <w:tcPr>
            <w:tcW w:w="902" w:type="dxa"/>
          </w:tcPr>
          <w:p w14:paraId="2212BCE4" w14:textId="5FC7C957" w:rsidR="001D2B0B" w:rsidRPr="00640EE4" w:rsidRDefault="001D2B0B" w:rsidP="00640EE4">
            <w:pPr>
              <w:pStyle w:val="Tabletext0"/>
            </w:pPr>
          </w:p>
        </w:tc>
        <w:tc>
          <w:tcPr>
            <w:tcW w:w="1376" w:type="dxa"/>
          </w:tcPr>
          <w:p w14:paraId="43E53DEF" w14:textId="7C659310" w:rsidR="001D2B0B" w:rsidRPr="00640EE4" w:rsidRDefault="001D2B0B" w:rsidP="00640EE4">
            <w:pPr>
              <w:pStyle w:val="Tabletext0"/>
            </w:pPr>
          </w:p>
        </w:tc>
        <w:tc>
          <w:tcPr>
            <w:tcW w:w="1311" w:type="dxa"/>
          </w:tcPr>
          <w:p w14:paraId="4C85E220" w14:textId="199ECE85" w:rsidR="001D2B0B" w:rsidRPr="00640EE4" w:rsidRDefault="001D2B0B" w:rsidP="00640EE4">
            <w:pPr>
              <w:pStyle w:val="Tabletext0"/>
            </w:pPr>
          </w:p>
        </w:tc>
        <w:tc>
          <w:tcPr>
            <w:tcW w:w="918" w:type="dxa"/>
          </w:tcPr>
          <w:p w14:paraId="4740B978" w14:textId="3D73AC1E" w:rsidR="001D2B0B" w:rsidRPr="00640EE4" w:rsidRDefault="001D2B0B" w:rsidP="00640EE4">
            <w:pPr>
              <w:pStyle w:val="Tabletext0"/>
            </w:pPr>
          </w:p>
        </w:tc>
      </w:tr>
      <w:tr w:rsidR="001D2B0B" w:rsidRPr="00987FD7" w14:paraId="0B8C0E29" w14:textId="77777777" w:rsidTr="00F25C61">
        <w:tc>
          <w:tcPr>
            <w:tcW w:w="939" w:type="dxa"/>
          </w:tcPr>
          <w:p w14:paraId="4BCDA50E" w14:textId="77777777" w:rsidR="001D2B0B" w:rsidRPr="00D4539A" w:rsidRDefault="001D2B0B" w:rsidP="00640EE4">
            <w:pPr>
              <w:pStyle w:val="Tabletext0"/>
              <w:rPr>
                <w:sz w:val="20"/>
                <w:szCs w:val="20"/>
              </w:rPr>
            </w:pPr>
            <w:r w:rsidRPr="00D4539A">
              <w:rPr>
                <w:sz w:val="20"/>
                <w:szCs w:val="20"/>
              </w:rPr>
              <w:t>Team member 1</w:t>
            </w:r>
          </w:p>
        </w:tc>
        <w:tc>
          <w:tcPr>
            <w:tcW w:w="1036" w:type="dxa"/>
          </w:tcPr>
          <w:p w14:paraId="2B41E0B4" w14:textId="38BBB9EE" w:rsidR="001D2B0B" w:rsidRPr="00D4539A" w:rsidRDefault="001D2B0B" w:rsidP="00640EE4">
            <w:pPr>
              <w:pStyle w:val="Tabletext0"/>
              <w:rPr>
                <w:sz w:val="20"/>
                <w:szCs w:val="20"/>
              </w:rPr>
            </w:pPr>
          </w:p>
        </w:tc>
        <w:tc>
          <w:tcPr>
            <w:tcW w:w="1095" w:type="dxa"/>
          </w:tcPr>
          <w:p w14:paraId="19563255" w14:textId="276715CA" w:rsidR="001D2B0B" w:rsidRPr="00640EE4" w:rsidRDefault="001D2B0B" w:rsidP="00640EE4">
            <w:pPr>
              <w:pStyle w:val="Tabletext0"/>
            </w:pPr>
          </w:p>
        </w:tc>
        <w:tc>
          <w:tcPr>
            <w:tcW w:w="1439" w:type="dxa"/>
          </w:tcPr>
          <w:p w14:paraId="1AD5B1A9" w14:textId="20C7ADE6" w:rsidR="001D2B0B" w:rsidRPr="00640EE4" w:rsidRDefault="001D2B0B" w:rsidP="00640EE4">
            <w:pPr>
              <w:pStyle w:val="Tabletext0"/>
            </w:pPr>
          </w:p>
        </w:tc>
        <w:tc>
          <w:tcPr>
            <w:tcW w:w="902" w:type="dxa"/>
          </w:tcPr>
          <w:p w14:paraId="130D5E83" w14:textId="35DAAA65" w:rsidR="001D2B0B" w:rsidRPr="00640EE4" w:rsidRDefault="001D2B0B" w:rsidP="00640EE4">
            <w:pPr>
              <w:pStyle w:val="Tabletext0"/>
            </w:pPr>
          </w:p>
        </w:tc>
        <w:tc>
          <w:tcPr>
            <w:tcW w:w="1376" w:type="dxa"/>
          </w:tcPr>
          <w:p w14:paraId="02EF9153" w14:textId="254DD46A" w:rsidR="001D2B0B" w:rsidRPr="00640EE4" w:rsidRDefault="001D2B0B" w:rsidP="00640EE4">
            <w:pPr>
              <w:pStyle w:val="Tabletext0"/>
            </w:pPr>
          </w:p>
        </w:tc>
        <w:tc>
          <w:tcPr>
            <w:tcW w:w="1311" w:type="dxa"/>
          </w:tcPr>
          <w:p w14:paraId="3BA6C670" w14:textId="5B429B54" w:rsidR="001D2B0B" w:rsidRPr="00640EE4" w:rsidRDefault="001D2B0B" w:rsidP="00640EE4">
            <w:pPr>
              <w:pStyle w:val="Tabletext0"/>
            </w:pPr>
          </w:p>
        </w:tc>
        <w:tc>
          <w:tcPr>
            <w:tcW w:w="918" w:type="dxa"/>
          </w:tcPr>
          <w:p w14:paraId="081793C1" w14:textId="033D21B4" w:rsidR="001D2B0B" w:rsidRPr="00640EE4" w:rsidRDefault="001D2B0B" w:rsidP="00640EE4">
            <w:pPr>
              <w:pStyle w:val="Tabletext0"/>
            </w:pPr>
          </w:p>
        </w:tc>
      </w:tr>
      <w:tr w:rsidR="001D2B0B" w:rsidRPr="00987FD7" w14:paraId="73DBE06B" w14:textId="77777777" w:rsidTr="00F25C61">
        <w:tc>
          <w:tcPr>
            <w:tcW w:w="939" w:type="dxa"/>
          </w:tcPr>
          <w:p w14:paraId="1707F378" w14:textId="77777777" w:rsidR="001D2B0B" w:rsidRPr="00D4539A" w:rsidRDefault="001D2B0B" w:rsidP="00640EE4">
            <w:pPr>
              <w:pStyle w:val="Tabletext0"/>
              <w:rPr>
                <w:sz w:val="20"/>
                <w:szCs w:val="20"/>
              </w:rPr>
            </w:pPr>
            <w:r w:rsidRPr="00D4539A">
              <w:rPr>
                <w:sz w:val="20"/>
                <w:szCs w:val="20"/>
              </w:rPr>
              <w:t>Team member 2</w:t>
            </w:r>
          </w:p>
        </w:tc>
        <w:tc>
          <w:tcPr>
            <w:tcW w:w="1036" w:type="dxa"/>
          </w:tcPr>
          <w:p w14:paraId="2713FB64" w14:textId="0E03CB8B" w:rsidR="001D2B0B" w:rsidRPr="00D4539A" w:rsidRDefault="001D2B0B" w:rsidP="00640EE4">
            <w:pPr>
              <w:pStyle w:val="Tabletext0"/>
              <w:rPr>
                <w:sz w:val="20"/>
                <w:szCs w:val="20"/>
              </w:rPr>
            </w:pPr>
          </w:p>
        </w:tc>
        <w:tc>
          <w:tcPr>
            <w:tcW w:w="1095" w:type="dxa"/>
          </w:tcPr>
          <w:p w14:paraId="449FF907" w14:textId="292510D7" w:rsidR="001D2B0B" w:rsidRPr="00640EE4" w:rsidRDefault="001D2B0B" w:rsidP="00640EE4">
            <w:pPr>
              <w:pStyle w:val="Tabletext0"/>
            </w:pPr>
          </w:p>
        </w:tc>
        <w:tc>
          <w:tcPr>
            <w:tcW w:w="1439" w:type="dxa"/>
          </w:tcPr>
          <w:p w14:paraId="4821693E" w14:textId="2286D1A3" w:rsidR="001D2B0B" w:rsidRPr="00640EE4" w:rsidRDefault="001D2B0B" w:rsidP="00640EE4">
            <w:pPr>
              <w:pStyle w:val="Tabletext0"/>
            </w:pPr>
          </w:p>
        </w:tc>
        <w:tc>
          <w:tcPr>
            <w:tcW w:w="902" w:type="dxa"/>
          </w:tcPr>
          <w:p w14:paraId="44CF5859" w14:textId="4ACC813D" w:rsidR="001D2B0B" w:rsidRPr="00640EE4" w:rsidRDefault="001D2B0B" w:rsidP="00640EE4">
            <w:pPr>
              <w:pStyle w:val="Tabletext0"/>
            </w:pPr>
          </w:p>
        </w:tc>
        <w:tc>
          <w:tcPr>
            <w:tcW w:w="1376" w:type="dxa"/>
          </w:tcPr>
          <w:p w14:paraId="617D2C97" w14:textId="25F533AF" w:rsidR="001D2B0B" w:rsidRPr="00640EE4" w:rsidRDefault="001D2B0B" w:rsidP="00640EE4">
            <w:pPr>
              <w:pStyle w:val="Tabletext0"/>
            </w:pPr>
          </w:p>
        </w:tc>
        <w:tc>
          <w:tcPr>
            <w:tcW w:w="1311" w:type="dxa"/>
          </w:tcPr>
          <w:p w14:paraId="1A248A07" w14:textId="5694CFD0" w:rsidR="001D2B0B" w:rsidRPr="00640EE4" w:rsidRDefault="001D2B0B" w:rsidP="00640EE4">
            <w:pPr>
              <w:pStyle w:val="Tabletext0"/>
            </w:pPr>
          </w:p>
        </w:tc>
        <w:tc>
          <w:tcPr>
            <w:tcW w:w="918" w:type="dxa"/>
          </w:tcPr>
          <w:p w14:paraId="06CFFAF9" w14:textId="14D8A73F" w:rsidR="001D2B0B" w:rsidRPr="00640EE4" w:rsidRDefault="001D2B0B" w:rsidP="00640EE4">
            <w:pPr>
              <w:pStyle w:val="Tabletext0"/>
            </w:pPr>
          </w:p>
        </w:tc>
      </w:tr>
      <w:tr w:rsidR="001D2B0B" w:rsidRPr="00987FD7" w14:paraId="5553DEC7" w14:textId="77777777" w:rsidTr="00F25C61">
        <w:tc>
          <w:tcPr>
            <w:tcW w:w="939" w:type="dxa"/>
          </w:tcPr>
          <w:p w14:paraId="553D7164" w14:textId="77777777" w:rsidR="001D2B0B" w:rsidRPr="00D4539A" w:rsidRDefault="001D2B0B" w:rsidP="00640EE4">
            <w:pPr>
              <w:pStyle w:val="Tabletext0"/>
              <w:rPr>
                <w:sz w:val="20"/>
                <w:szCs w:val="20"/>
              </w:rPr>
            </w:pPr>
            <w:r w:rsidRPr="00D4539A">
              <w:rPr>
                <w:sz w:val="20"/>
                <w:szCs w:val="20"/>
              </w:rPr>
              <w:t>Team member 3</w:t>
            </w:r>
          </w:p>
        </w:tc>
        <w:tc>
          <w:tcPr>
            <w:tcW w:w="1036" w:type="dxa"/>
          </w:tcPr>
          <w:p w14:paraId="3133E15F" w14:textId="42AC6C40" w:rsidR="001D2B0B" w:rsidRPr="00D4539A" w:rsidRDefault="001D2B0B" w:rsidP="00640EE4">
            <w:pPr>
              <w:pStyle w:val="Tabletext0"/>
              <w:rPr>
                <w:sz w:val="20"/>
                <w:szCs w:val="20"/>
              </w:rPr>
            </w:pPr>
          </w:p>
        </w:tc>
        <w:tc>
          <w:tcPr>
            <w:tcW w:w="1095" w:type="dxa"/>
          </w:tcPr>
          <w:p w14:paraId="2E59BD66" w14:textId="2B464AB3" w:rsidR="001D2B0B" w:rsidRPr="00640EE4" w:rsidRDefault="001D2B0B" w:rsidP="00640EE4">
            <w:pPr>
              <w:pStyle w:val="Tabletext0"/>
            </w:pPr>
          </w:p>
        </w:tc>
        <w:tc>
          <w:tcPr>
            <w:tcW w:w="1439" w:type="dxa"/>
          </w:tcPr>
          <w:p w14:paraId="43C3BB42" w14:textId="25EDB505" w:rsidR="001D2B0B" w:rsidRPr="00640EE4" w:rsidRDefault="001D2B0B" w:rsidP="00640EE4">
            <w:pPr>
              <w:pStyle w:val="Tabletext0"/>
            </w:pPr>
          </w:p>
        </w:tc>
        <w:tc>
          <w:tcPr>
            <w:tcW w:w="902" w:type="dxa"/>
          </w:tcPr>
          <w:p w14:paraId="46F3BE93" w14:textId="4ACC97F0" w:rsidR="001D2B0B" w:rsidRPr="00640EE4" w:rsidRDefault="001D2B0B" w:rsidP="00640EE4">
            <w:pPr>
              <w:pStyle w:val="Tabletext0"/>
            </w:pPr>
          </w:p>
        </w:tc>
        <w:tc>
          <w:tcPr>
            <w:tcW w:w="1376" w:type="dxa"/>
          </w:tcPr>
          <w:p w14:paraId="0FE2E0F3" w14:textId="5D1A08B3" w:rsidR="001D2B0B" w:rsidRPr="00640EE4" w:rsidRDefault="001D2B0B" w:rsidP="00640EE4">
            <w:pPr>
              <w:pStyle w:val="Tabletext0"/>
            </w:pPr>
          </w:p>
        </w:tc>
        <w:tc>
          <w:tcPr>
            <w:tcW w:w="1311" w:type="dxa"/>
          </w:tcPr>
          <w:p w14:paraId="0DDC9210" w14:textId="3600F093" w:rsidR="001D2B0B" w:rsidRPr="00640EE4" w:rsidRDefault="001D2B0B" w:rsidP="00640EE4">
            <w:pPr>
              <w:pStyle w:val="Tabletext0"/>
            </w:pPr>
          </w:p>
        </w:tc>
        <w:tc>
          <w:tcPr>
            <w:tcW w:w="918" w:type="dxa"/>
          </w:tcPr>
          <w:p w14:paraId="61DC23BC" w14:textId="42A45941" w:rsidR="001D2B0B" w:rsidRPr="00640EE4" w:rsidRDefault="001D2B0B" w:rsidP="00640EE4">
            <w:pPr>
              <w:pStyle w:val="Tabletext0"/>
            </w:pPr>
          </w:p>
        </w:tc>
      </w:tr>
      <w:tr w:rsidR="001D2B0B" w:rsidRPr="00987FD7" w14:paraId="3A91183A" w14:textId="77777777" w:rsidTr="00F25C61">
        <w:tc>
          <w:tcPr>
            <w:tcW w:w="939" w:type="dxa"/>
          </w:tcPr>
          <w:p w14:paraId="0D965F53" w14:textId="77777777" w:rsidR="001D2B0B" w:rsidRPr="00D4539A" w:rsidRDefault="001D2B0B" w:rsidP="00640EE4">
            <w:pPr>
              <w:pStyle w:val="Tabletext0"/>
              <w:rPr>
                <w:sz w:val="20"/>
                <w:szCs w:val="20"/>
              </w:rPr>
            </w:pPr>
            <w:r w:rsidRPr="00D4539A">
              <w:rPr>
                <w:sz w:val="20"/>
                <w:szCs w:val="20"/>
              </w:rPr>
              <w:t>Team member 4</w:t>
            </w:r>
          </w:p>
        </w:tc>
        <w:tc>
          <w:tcPr>
            <w:tcW w:w="1036" w:type="dxa"/>
          </w:tcPr>
          <w:p w14:paraId="5CD39D43" w14:textId="22D17CB8" w:rsidR="001D2B0B" w:rsidRPr="00D4539A" w:rsidRDefault="001D2B0B" w:rsidP="00640EE4">
            <w:pPr>
              <w:pStyle w:val="Tabletext0"/>
              <w:rPr>
                <w:sz w:val="20"/>
                <w:szCs w:val="20"/>
              </w:rPr>
            </w:pPr>
          </w:p>
        </w:tc>
        <w:tc>
          <w:tcPr>
            <w:tcW w:w="1095" w:type="dxa"/>
          </w:tcPr>
          <w:p w14:paraId="3D44F054" w14:textId="56374EA9" w:rsidR="001D2B0B" w:rsidRPr="00640EE4" w:rsidRDefault="001D2B0B" w:rsidP="00640EE4">
            <w:pPr>
              <w:pStyle w:val="Tabletext0"/>
            </w:pPr>
          </w:p>
        </w:tc>
        <w:tc>
          <w:tcPr>
            <w:tcW w:w="1439" w:type="dxa"/>
          </w:tcPr>
          <w:p w14:paraId="18C489F4" w14:textId="0EA7CB84" w:rsidR="001D2B0B" w:rsidRPr="00640EE4" w:rsidRDefault="001D2B0B" w:rsidP="00640EE4">
            <w:pPr>
              <w:pStyle w:val="Tabletext0"/>
            </w:pPr>
          </w:p>
        </w:tc>
        <w:tc>
          <w:tcPr>
            <w:tcW w:w="902" w:type="dxa"/>
          </w:tcPr>
          <w:p w14:paraId="46ED1B66" w14:textId="212E7769" w:rsidR="001D2B0B" w:rsidRPr="00640EE4" w:rsidRDefault="001D2B0B" w:rsidP="00640EE4">
            <w:pPr>
              <w:pStyle w:val="Tabletext0"/>
            </w:pPr>
          </w:p>
        </w:tc>
        <w:tc>
          <w:tcPr>
            <w:tcW w:w="1376" w:type="dxa"/>
          </w:tcPr>
          <w:p w14:paraId="1140F605" w14:textId="286AB856" w:rsidR="001D2B0B" w:rsidRPr="00640EE4" w:rsidRDefault="001D2B0B" w:rsidP="00640EE4">
            <w:pPr>
              <w:pStyle w:val="Tabletext0"/>
            </w:pPr>
          </w:p>
        </w:tc>
        <w:tc>
          <w:tcPr>
            <w:tcW w:w="1311" w:type="dxa"/>
          </w:tcPr>
          <w:p w14:paraId="042AC8C1" w14:textId="7F5985B0" w:rsidR="001D2B0B" w:rsidRPr="00640EE4" w:rsidRDefault="001D2B0B" w:rsidP="00640EE4">
            <w:pPr>
              <w:pStyle w:val="Tabletext0"/>
            </w:pPr>
          </w:p>
        </w:tc>
        <w:tc>
          <w:tcPr>
            <w:tcW w:w="918" w:type="dxa"/>
          </w:tcPr>
          <w:p w14:paraId="78644AA8" w14:textId="6BC1A811" w:rsidR="001D2B0B" w:rsidRPr="00640EE4" w:rsidRDefault="001D2B0B" w:rsidP="00640EE4">
            <w:pPr>
              <w:pStyle w:val="Tabletext0"/>
            </w:pPr>
          </w:p>
        </w:tc>
      </w:tr>
      <w:tr w:rsidR="001D2B0B" w:rsidRPr="00987FD7" w14:paraId="36238400" w14:textId="77777777" w:rsidTr="00F25C61">
        <w:tc>
          <w:tcPr>
            <w:tcW w:w="939" w:type="dxa"/>
          </w:tcPr>
          <w:p w14:paraId="6B5B3306" w14:textId="77777777" w:rsidR="001D2B0B" w:rsidRPr="00D4539A" w:rsidRDefault="001D2B0B" w:rsidP="00640EE4">
            <w:pPr>
              <w:pStyle w:val="Tabletext0"/>
              <w:rPr>
                <w:sz w:val="20"/>
                <w:szCs w:val="20"/>
              </w:rPr>
            </w:pPr>
            <w:r w:rsidRPr="00D4539A">
              <w:rPr>
                <w:sz w:val="20"/>
                <w:szCs w:val="20"/>
              </w:rPr>
              <w:t>Average response</w:t>
            </w:r>
          </w:p>
        </w:tc>
        <w:tc>
          <w:tcPr>
            <w:tcW w:w="1036" w:type="dxa"/>
          </w:tcPr>
          <w:p w14:paraId="24C151BC" w14:textId="17980139" w:rsidR="001D2B0B" w:rsidRPr="00D4539A" w:rsidRDefault="001D2B0B" w:rsidP="00640EE4">
            <w:pPr>
              <w:pStyle w:val="Tabletext0"/>
              <w:rPr>
                <w:sz w:val="20"/>
                <w:szCs w:val="20"/>
              </w:rPr>
            </w:pPr>
          </w:p>
        </w:tc>
        <w:tc>
          <w:tcPr>
            <w:tcW w:w="1095" w:type="dxa"/>
          </w:tcPr>
          <w:p w14:paraId="27696A25" w14:textId="654EB58E" w:rsidR="001D2B0B" w:rsidRPr="00640EE4" w:rsidRDefault="001D2B0B" w:rsidP="00640EE4">
            <w:pPr>
              <w:pStyle w:val="Tabletext0"/>
            </w:pPr>
          </w:p>
        </w:tc>
        <w:tc>
          <w:tcPr>
            <w:tcW w:w="1439" w:type="dxa"/>
          </w:tcPr>
          <w:p w14:paraId="1219E6E9" w14:textId="49BCA690" w:rsidR="001D2B0B" w:rsidRPr="00640EE4" w:rsidRDefault="001D2B0B" w:rsidP="00640EE4">
            <w:pPr>
              <w:pStyle w:val="Tabletext0"/>
            </w:pPr>
          </w:p>
        </w:tc>
        <w:tc>
          <w:tcPr>
            <w:tcW w:w="902" w:type="dxa"/>
          </w:tcPr>
          <w:p w14:paraId="06BC277B" w14:textId="3E0465A8" w:rsidR="001D2B0B" w:rsidRPr="00640EE4" w:rsidRDefault="001D2B0B" w:rsidP="00640EE4">
            <w:pPr>
              <w:pStyle w:val="Tabletext0"/>
            </w:pPr>
          </w:p>
        </w:tc>
        <w:tc>
          <w:tcPr>
            <w:tcW w:w="1376" w:type="dxa"/>
          </w:tcPr>
          <w:p w14:paraId="7B433AF3" w14:textId="0E506A22" w:rsidR="001D2B0B" w:rsidRPr="00640EE4" w:rsidRDefault="001D2B0B" w:rsidP="00640EE4">
            <w:pPr>
              <w:pStyle w:val="Tabletext0"/>
            </w:pPr>
          </w:p>
        </w:tc>
        <w:tc>
          <w:tcPr>
            <w:tcW w:w="1311" w:type="dxa"/>
          </w:tcPr>
          <w:p w14:paraId="5D396EFE" w14:textId="760DE67E" w:rsidR="001D2B0B" w:rsidRPr="00640EE4" w:rsidRDefault="001D2B0B" w:rsidP="00640EE4">
            <w:pPr>
              <w:pStyle w:val="Tabletext0"/>
            </w:pPr>
          </w:p>
        </w:tc>
        <w:tc>
          <w:tcPr>
            <w:tcW w:w="918" w:type="dxa"/>
          </w:tcPr>
          <w:p w14:paraId="7F63E3B5" w14:textId="59AA51B8" w:rsidR="001D2B0B" w:rsidRPr="00640EE4" w:rsidRDefault="001D2B0B" w:rsidP="00640EE4">
            <w:pPr>
              <w:pStyle w:val="Tabletext0"/>
            </w:pPr>
          </w:p>
        </w:tc>
      </w:tr>
      <w:tr w:rsidR="001D2B0B" w:rsidRPr="00987FD7" w14:paraId="6FE2E7C4" w14:textId="77777777" w:rsidTr="00F25C61">
        <w:tc>
          <w:tcPr>
            <w:tcW w:w="9016" w:type="dxa"/>
            <w:gridSpan w:val="8"/>
          </w:tcPr>
          <w:p w14:paraId="0B8BC78C" w14:textId="20CB0876" w:rsidR="00C543DC" w:rsidRPr="00D4539A" w:rsidRDefault="001D2B0B" w:rsidP="00640EE4">
            <w:pPr>
              <w:pStyle w:val="Tabletext0"/>
              <w:rPr>
                <w:sz w:val="20"/>
                <w:szCs w:val="20"/>
              </w:rPr>
            </w:pPr>
            <w:r w:rsidRPr="00D4539A">
              <w:rPr>
                <w:sz w:val="20"/>
                <w:szCs w:val="20"/>
              </w:rPr>
              <w:t xml:space="preserve">Please provide any comments and recommendations regarding the implementation of </w:t>
            </w:r>
            <w:proofErr w:type="gramStart"/>
            <w:r w:rsidR="00C543DC" w:rsidRPr="00D4539A">
              <w:rPr>
                <w:sz w:val="20"/>
                <w:szCs w:val="20"/>
              </w:rPr>
              <w:t>…..</w:t>
            </w:r>
            <w:proofErr w:type="gramEnd"/>
          </w:p>
          <w:p w14:paraId="281069BD" w14:textId="18B54D75" w:rsidR="00D4539A" w:rsidRPr="00D4539A" w:rsidRDefault="00D4539A" w:rsidP="00640EE4">
            <w:pPr>
              <w:pStyle w:val="Tabletext0"/>
              <w:rPr>
                <w:sz w:val="20"/>
                <w:szCs w:val="20"/>
              </w:rPr>
            </w:pPr>
          </w:p>
          <w:p w14:paraId="7E693427" w14:textId="2502B448" w:rsidR="00D4539A" w:rsidRPr="00D4539A" w:rsidRDefault="00D4539A" w:rsidP="00640EE4">
            <w:pPr>
              <w:pStyle w:val="Tabletext0"/>
              <w:rPr>
                <w:sz w:val="20"/>
                <w:szCs w:val="20"/>
              </w:rPr>
            </w:pPr>
          </w:p>
          <w:p w14:paraId="73CAE839" w14:textId="77777777" w:rsidR="00D4539A" w:rsidRPr="00D4539A" w:rsidRDefault="00D4539A" w:rsidP="00640EE4">
            <w:pPr>
              <w:pStyle w:val="Tabletext0"/>
              <w:rPr>
                <w:sz w:val="20"/>
                <w:szCs w:val="20"/>
              </w:rPr>
            </w:pPr>
          </w:p>
          <w:p w14:paraId="34DF26DE" w14:textId="750A490F" w:rsidR="001D2B0B" w:rsidRPr="00D4539A" w:rsidRDefault="001D2B0B" w:rsidP="00640EE4">
            <w:pPr>
              <w:pStyle w:val="Tabletext0"/>
              <w:rPr>
                <w:sz w:val="20"/>
                <w:szCs w:val="20"/>
              </w:rPr>
            </w:pPr>
          </w:p>
        </w:tc>
      </w:tr>
    </w:tbl>
    <w:p w14:paraId="3094B47B" w14:textId="77777777" w:rsidR="00DA4845" w:rsidRPr="000377ED" w:rsidRDefault="00DA4845" w:rsidP="000377ED"/>
    <w:sectPr w:rsidR="00DA4845" w:rsidRPr="000377ED" w:rsidSect="00703FC9">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118113958"/>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B2B6F02" w14:textId="0DC02986" w:rsidR="000E53A8" w:rsidRPr="00E76F96" w:rsidRDefault="00627E4B" w:rsidP="00627E4B">
            <w:pPr>
              <w:pStyle w:val="Footer"/>
              <w:tabs>
                <w:tab w:val="right" w:pos="0"/>
                <w:tab w:val="right" w:pos="1134"/>
                <w:tab w:val="right" w:pos="1701"/>
                <w:tab w:val="right" w:pos="6237"/>
                <w:tab w:val="right" w:pos="6521"/>
                <w:tab w:val="right" w:pos="7088"/>
              </w:tabs>
              <w:spacing w:after="100" w:afterAutospacing="1"/>
              <w:rPr>
                <w:rFonts w:asciiTheme="minorHAnsi" w:hAnsiTheme="minorHAnsi" w:cstheme="minorHAnsi"/>
                <w:sz w:val="16"/>
                <w:szCs w:val="16"/>
              </w:rPr>
            </w:pPr>
            <w:r w:rsidRPr="00627E4B">
              <w:rPr>
                <w:rFonts w:cs="Calibri Light"/>
                <w:noProof/>
                <w:sz w:val="16"/>
                <w:szCs w:val="16"/>
              </w:rPr>
              <mc:AlternateContent>
                <mc:Choice Requires="wps">
                  <w:drawing>
                    <wp:anchor distT="0" distB="0" distL="114300" distR="114300" simplePos="0" relativeHeight="251664384" behindDoc="0" locked="0" layoutInCell="1" allowOverlap="1" wp14:anchorId="47266B59" wp14:editId="64607CC1">
                      <wp:simplePos x="0" y="0"/>
                      <wp:positionH relativeFrom="column">
                        <wp:posOffset>-969010</wp:posOffset>
                      </wp:positionH>
                      <wp:positionV relativeFrom="paragraph">
                        <wp:posOffset>291162</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2.9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" fillcolor="#85be00" stroked="f" strokeweight="2pt">
                      <v:textbo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v:textbox>
                    </v:rect>
                  </w:pict>
                </mc:Fallback>
              </mc:AlternateContent>
            </w:r>
            <w:sdt>
              <w:sdtPr>
                <w:rPr>
                  <w:rFonts w:asciiTheme="minorHAnsi" w:hAnsiTheme="minorHAnsi" w:cstheme="minorHAnsi"/>
                  <w:sz w:val="16"/>
                  <w:szCs w:val="16"/>
                </w:rPr>
                <w:id w:val="-1610887222"/>
                <w:docPartObj>
                  <w:docPartGallery w:val="Page Numbers (Bottom of Page)"/>
                  <w:docPartUnique/>
                </w:docPartObj>
              </w:sdtPr>
              <w:sdtEndPr>
                <w:rPr>
                  <w:rFonts w:ascii="Calibri Light" w:hAnsi="Calibri Light" w:cs="Calibri Light"/>
                </w:rPr>
              </w:sdtEndPr>
              <w:sdtContent>
                <w:sdt>
                  <w:sdtPr>
                    <w:rPr>
                      <w:rFonts w:cs="Calibri Light"/>
                      <w:sz w:val="16"/>
                      <w:szCs w:val="16"/>
                    </w:rPr>
                    <w:id w:val="-507212434"/>
                    <w:docPartObj>
                      <w:docPartGallery w:val="Page Numbers (Top of Page)"/>
                      <w:docPartUnique/>
                    </w:docPartObj>
                  </w:sdtPr>
                  <w:sdtEndPr/>
                  <w:sdtContent>
                    <w:r w:rsidR="00C543DC" w:rsidRPr="00627E4B">
                      <w:rPr>
                        <w:rFonts w:cs="Calibri Light"/>
                        <w:sz w:val="16"/>
                        <w:szCs w:val="16"/>
                      </w:rPr>
                      <w:t>MPower108 Feedback survey template</w:t>
                    </w:r>
                  </w:sdtContent>
                </w:sdt>
              </w:sdtContent>
            </w:sdt>
            <w:r w:rsidR="00C543DC" w:rsidRPr="00627E4B">
              <w:rPr>
                <w:rFonts w:cs="Calibri Light"/>
                <w:sz w:val="16"/>
                <w:szCs w:val="16"/>
              </w:rPr>
              <w:t xml:space="preserve">     </w:t>
            </w:r>
            <w:r w:rsidR="008235F4" w:rsidRPr="00627E4B">
              <w:rPr>
                <w:rFonts w:cs="Calibri Light"/>
                <w:sz w:val="16"/>
                <w:szCs w:val="16"/>
              </w:rPr>
              <w:t xml:space="preserve">                        </w:t>
            </w:r>
            <w:r w:rsidR="00C543DC" w:rsidRPr="00627E4B">
              <w:rPr>
                <w:rFonts w:cs="Calibri Light"/>
                <w:sz w:val="16"/>
                <w:szCs w:val="16"/>
              </w:rPr>
              <w:t xml:space="preserve">                                                                                            </w:t>
            </w:r>
            <w:r w:rsidR="00C543DC" w:rsidRPr="00627E4B">
              <w:rPr>
                <w:rFonts w:cs="Calibri Light"/>
                <w:noProof/>
                <w:sz w:val="16"/>
                <w:szCs w:val="16"/>
              </w:rPr>
              <w:t xml:space="preserve"> </w:t>
            </w:r>
            <w:r>
              <w:rPr>
                <w:rFonts w:cs="Calibri Light"/>
                <w:noProof/>
                <w:sz w:val="16"/>
                <w:szCs w:val="16"/>
              </w:rPr>
              <w:t xml:space="preserve">                                      </w:t>
            </w:r>
            <w:r w:rsidR="000E53A8" w:rsidRPr="00627E4B">
              <w:rPr>
                <w:rFonts w:cs="Calibri Light"/>
                <w:sz w:val="16"/>
                <w:szCs w:val="16"/>
              </w:rPr>
              <w:t xml:space="preserve">Page </w:t>
            </w:r>
            <w:r w:rsidR="000E53A8" w:rsidRPr="00627E4B">
              <w:rPr>
                <w:rFonts w:cs="Calibri Light"/>
                <w:b/>
                <w:bCs/>
                <w:sz w:val="16"/>
                <w:szCs w:val="16"/>
              </w:rPr>
              <w:fldChar w:fldCharType="begin"/>
            </w:r>
            <w:r w:rsidR="000E53A8" w:rsidRPr="00627E4B">
              <w:rPr>
                <w:rFonts w:cs="Calibri Light"/>
                <w:b/>
                <w:bCs/>
                <w:sz w:val="16"/>
                <w:szCs w:val="16"/>
              </w:rPr>
              <w:instrText xml:space="preserve"> PAGE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r w:rsidR="000E53A8" w:rsidRPr="00627E4B">
              <w:rPr>
                <w:rFonts w:cs="Calibri Light"/>
                <w:sz w:val="16"/>
                <w:szCs w:val="16"/>
              </w:rPr>
              <w:t xml:space="preserve"> of </w:t>
            </w:r>
            <w:r w:rsidR="000E53A8" w:rsidRPr="00627E4B">
              <w:rPr>
                <w:rFonts w:cs="Calibri Light"/>
                <w:b/>
                <w:bCs/>
                <w:sz w:val="16"/>
                <w:szCs w:val="16"/>
              </w:rPr>
              <w:fldChar w:fldCharType="begin"/>
            </w:r>
            <w:r w:rsidR="000E53A8" w:rsidRPr="00627E4B">
              <w:rPr>
                <w:rFonts w:cs="Calibri Light"/>
                <w:b/>
                <w:bCs/>
                <w:sz w:val="16"/>
                <w:szCs w:val="16"/>
              </w:rPr>
              <w:instrText xml:space="preserve"> NUMPAGES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27E4B"/>
    <w:rsid w:val="00636463"/>
    <w:rsid w:val="00636C12"/>
    <w:rsid w:val="00640EE4"/>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03FC9"/>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5F4"/>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4539A"/>
    <w:rsid w:val="00D55279"/>
    <w:rsid w:val="00D55A33"/>
    <w:rsid w:val="00D62B45"/>
    <w:rsid w:val="00D6493E"/>
    <w:rsid w:val="00D703AD"/>
    <w:rsid w:val="00D72CC9"/>
    <w:rsid w:val="00D8451B"/>
    <w:rsid w:val="00D920A2"/>
    <w:rsid w:val="00DA112A"/>
    <w:rsid w:val="00DA4845"/>
    <w:rsid w:val="00DC11EC"/>
    <w:rsid w:val="00DD545A"/>
    <w:rsid w:val="00DF2542"/>
    <w:rsid w:val="00E00E15"/>
    <w:rsid w:val="00E128E2"/>
    <w:rsid w:val="00E13FAB"/>
    <w:rsid w:val="00E20C88"/>
    <w:rsid w:val="00E23194"/>
    <w:rsid w:val="00E249C8"/>
    <w:rsid w:val="00E261D0"/>
    <w:rsid w:val="00E57203"/>
    <w:rsid w:val="00E72507"/>
    <w:rsid w:val="00E76F96"/>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640EE4"/>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640EE4"/>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703FC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03FC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ECB84-7E24-47F0-A2B8-3504BB7084B1}"/>
</file>

<file path=customXml/itemProps2.xml><?xml version="1.0" encoding="utf-8"?>
<ds:datastoreItem xmlns:ds="http://schemas.openxmlformats.org/officeDocument/2006/customXml" ds:itemID="{6AE2F2DE-6026-4EEC-B91E-D009710D7D16}">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061674-04de-4199-bb79-1efcf488eb3c"/>
    <ds:schemaRef ds:uri="http://www.w3.org/XML/1998/namespace"/>
    <ds:schemaRef ds:uri="fb6fb33a-b717-480d-a383-73aeed660253"/>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EFBD702D-7B0E-4E7B-A72E-2C919CB4E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21</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Feedback survey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2023-07-05T05:34:00Z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